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81E4B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GEFFEREY,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0F1403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Shebbear</w:t>
      </w:r>
      <w:proofErr w:type="spellEnd"/>
      <w:r>
        <w:rPr>
          <w:rFonts w:ascii="Times New Roman" w:hAnsi="Times New Roman" w:cs="Times New Roman"/>
        </w:rPr>
        <w:t>, Devon. Husbandman.</w:t>
      </w:r>
    </w:p>
    <w:p w14:paraId="607F9F17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1B0713B1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798B3B13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Trace(q.v.) brought a plaint of trespass and assault against him and</w:t>
      </w:r>
    </w:p>
    <w:p w14:paraId="6D663692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 others.</w:t>
      </w:r>
    </w:p>
    <w:p w14:paraId="054863D2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52A2E9A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7E4AB670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1345E77E" w14:textId="77777777" w:rsidR="00062FE1" w:rsidRDefault="00062FE1" w:rsidP="00062FE1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2019</w:t>
      </w:r>
    </w:p>
    <w:p w14:paraId="19F7E340" w14:textId="77777777" w:rsidR="006B2F86" w:rsidRPr="00E71FC3" w:rsidRDefault="00062F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E21EB" w14:textId="77777777" w:rsidR="00062FE1" w:rsidRDefault="00062FE1" w:rsidP="00E71FC3">
      <w:r>
        <w:separator/>
      </w:r>
    </w:p>
  </w:endnote>
  <w:endnote w:type="continuationSeparator" w:id="0">
    <w:p w14:paraId="5EC83D6C" w14:textId="77777777" w:rsidR="00062FE1" w:rsidRDefault="00062F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B3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5D61B" w14:textId="77777777" w:rsidR="00062FE1" w:rsidRDefault="00062FE1" w:rsidP="00E71FC3">
      <w:r>
        <w:separator/>
      </w:r>
    </w:p>
  </w:footnote>
  <w:footnote w:type="continuationSeparator" w:id="0">
    <w:p w14:paraId="61467C2C" w14:textId="77777777" w:rsidR="00062FE1" w:rsidRDefault="00062F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E1"/>
    <w:rsid w:val="00062F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79EC0"/>
  <w15:chartTrackingRefBased/>
  <w15:docId w15:val="{19760DA3-D6F9-4037-9D79-50275201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F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2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2019-03-02T20:55:00Z</dcterms:created>
  <dcterms:modified xsi:type="dcterms:W3CDTF">2019-03-02T20:56:00Z</dcterms:modified>
</cp:coreProperties>
</file>